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26539F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CF23EA">
        <w:rPr>
          <w:rFonts w:eastAsia="Arial"/>
          <w:b/>
          <w:kern w:val="3"/>
          <w:sz w:val="24"/>
          <w:szCs w:val="24"/>
          <w:lang w:eastAsia="zh-CN"/>
        </w:rPr>
        <w:t>ул.</w:t>
      </w:r>
      <w:r w:rsidR="00D80E9A">
        <w:rPr>
          <w:rFonts w:eastAsia="Arial"/>
          <w:b/>
          <w:kern w:val="3"/>
          <w:sz w:val="24"/>
          <w:szCs w:val="24"/>
          <w:lang w:eastAsia="zh-CN"/>
        </w:rPr>
        <w:t>Чишмале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D80E9A">
        <w:rPr>
          <w:rFonts w:eastAsia="Arial"/>
          <w:b/>
          <w:kern w:val="3"/>
          <w:sz w:val="24"/>
          <w:szCs w:val="24"/>
          <w:lang w:eastAsia="zh-CN"/>
        </w:rPr>
        <w:t>1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.0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.202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4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 xml:space="preserve"> №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168</w:t>
      </w:r>
      <w:r w:rsidR="00973D5C">
        <w:rPr>
          <w:color w:val="000000" w:themeColor="text1"/>
          <w:kern w:val="3"/>
          <w:sz w:val="24"/>
          <w:szCs w:val="24"/>
          <w:lang w:eastAsia="zh-CN" w:bidi="hi-IN"/>
        </w:rPr>
        <w:t>/о</w:t>
      </w:r>
      <w:r w:rsidR="000F0ABC" w:rsidRPr="00973D5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 </w:t>
      </w:r>
      <w:r w:rsidR="00413103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74258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CF110A">
        <w:rPr>
          <w:color w:val="000000"/>
          <w:kern w:val="3"/>
          <w:sz w:val="24"/>
          <w:szCs w:val="24"/>
          <w:lang w:eastAsia="zh-CN" w:bidi="hi-IN"/>
        </w:rPr>
        <w:t xml:space="preserve">внутридомовой инженерной системы </w:t>
      </w:r>
      <w:r w:rsidR="00D80E9A">
        <w:rPr>
          <w:color w:val="000000"/>
          <w:kern w:val="3"/>
          <w:sz w:val="24"/>
          <w:szCs w:val="24"/>
          <w:lang w:eastAsia="zh-CN" w:bidi="hi-IN"/>
        </w:rPr>
        <w:t>водоотвед</w:t>
      </w:r>
      <w:r w:rsidR="000538BB">
        <w:rPr>
          <w:color w:val="000000"/>
          <w:kern w:val="3"/>
          <w:sz w:val="24"/>
          <w:szCs w:val="24"/>
          <w:lang w:eastAsia="zh-CN" w:bidi="hi-IN"/>
        </w:rPr>
        <w:t>ения</w:t>
      </w:r>
      <w:r w:rsidR="00807178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D80E9A" w:rsidRPr="00D80E9A">
        <w:rPr>
          <w:b/>
          <w:bCs/>
          <w:color w:val="000000"/>
          <w:kern w:val="3"/>
          <w:sz w:val="24"/>
          <w:szCs w:val="24"/>
          <w:lang w:eastAsia="zh-CN" w:bidi="hi-IN"/>
        </w:rPr>
        <w:t>2 700 000,00</w:t>
      </w:r>
      <w:r w:rsidR="0091181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D80E9A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инженерной системы </w:t>
      </w:r>
      <w:r w:rsidR="00D80E9A">
        <w:rPr>
          <w:color w:val="000000"/>
          <w:kern w:val="3"/>
          <w:sz w:val="24"/>
          <w:szCs w:val="24"/>
          <w:lang w:eastAsia="zh-CN" w:bidi="hi-IN"/>
        </w:rPr>
        <w:t>ГВС</w:t>
      </w:r>
      <w:r w:rsidR="00D80E9A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D80E9A" w:rsidRPr="00D80E9A">
        <w:rPr>
          <w:b/>
          <w:bCs/>
          <w:color w:val="000000"/>
          <w:kern w:val="3"/>
          <w:sz w:val="24"/>
          <w:szCs w:val="24"/>
          <w:lang w:eastAsia="zh-CN" w:bidi="hi-IN"/>
        </w:rPr>
        <w:t>1 900 000,00</w:t>
      </w:r>
      <w:r w:rsidR="00D80E9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D80E9A">
        <w:rPr>
          <w:color w:val="000000"/>
          <w:kern w:val="3"/>
          <w:sz w:val="24"/>
          <w:szCs w:val="24"/>
          <w:lang w:eastAsia="zh-CN" w:bidi="hi-IN"/>
        </w:rPr>
        <w:t xml:space="preserve">рублей, ремонт внутридомовой инженерной системы </w:t>
      </w:r>
      <w:r w:rsidR="00D80E9A">
        <w:rPr>
          <w:color w:val="000000"/>
          <w:kern w:val="3"/>
          <w:sz w:val="24"/>
          <w:szCs w:val="24"/>
          <w:lang w:eastAsia="zh-CN" w:bidi="hi-IN"/>
        </w:rPr>
        <w:t>ХВС</w:t>
      </w:r>
      <w:r w:rsidR="00D80E9A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D80E9A" w:rsidRPr="00D80E9A">
        <w:rPr>
          <w:b/>
          <w:bCs/>
          <w:color w:val="000000"/>
          <w:kern w:val="3"/>
          <w:sz w:val="24"/>
          <w:szCs w:val="24"/>
          <w:lang w:eastAsia="zh-CN" w:bidi="hi-IN"/>
        </w:rPr>
        <w:t>980 000,00</w:t>
      </w:r>
      <w:r w:rsidR="00D80E9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D80E9A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D80E9A" w:rsidRPr="00D80E9A">
        <w:rPr>
          <w:b/>
          <w:bCs/>
          <w:color w:val="000000"/>
          <w:kern w:val="3"/>
          <w:sz w:val="24"/>
          <w:szCs w:val="24"/>
          <w:lang w:eastAsia="zh-CN" w:bidi="hi-IN"/>
        </w:rPr>
        <w:t>364 263,74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D80E9A" w:rsidRPr="00D80E9A">
        <w:rPr>
          <w:b/>
          <w:bCs/>
          <w:color w:val="000000"/>
          <w:kern w:val="3"/>
          <w:sz w:val="24"/>
          <w:szCs w:val="24"/>
          <w:lang w:eastAsia="zh-CN" w:bidi="hi-IN"/>
        </w:rPr>
        <w:t>83 700,00</w:t>
      </w:r>
      <w:bookmarkStart w:id="0" w:name="_GoBack"/>
      <w:bookmarkEnd w:id="0"/>
      <w:r w:rsidR="00A4461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38BB"/>
    <w:rsid w:val="00054099"/>
    <w:rsid w:val="000635B9"/>
    <w:rsid w:val="000673E0"/>
    <w:rsid w:val="00070A2E"/>
    <w:rsid w:val="000A3986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37876"/>
    <w:rsid w:val="0014547D"/>
    <w:rsid w:val="00164FA6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39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1C68"/>
    <w:rsid w:val="003F536A"/>
    <w:rsid w:val="003F707B"/>
    <w:rsid w:val="004016FE"/>
    <w:rsid w:val="00413103"/>
    <w:rsid w:val="00414992"/>
    <w:rsid w:val="00422AF7"/>
    <w:rsid w:val="00424407"/>
    <w:rsid w:val="00450488"/>
    <w:rsid w:val="00450C31"/>
    <w:rsid w:val="00467F8A"/>
    <w:rsid w:val="0048460B"/>
    <w:rsid w:val="004946A9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4F1198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94DEF"/>
    <w:rsid w:val="005A48A5"/>
    <w:rsid w:val="005A61DF"/>
    <w:rsid w:val="005B0A70"/>
    <w:rsid w:val="005C0E50"/>
    <w:rsid w:val="005D5BE4"/>
    <w:rsid w:val="005E0D38"/>
    <w:rsid w:val="006012F5"/>
    <w:rsid w:val="00610515"/>
    <w:rsid w:val="006155D0"/>
    <w:rsid w:val="0063091A"/>
    <w:rsid w:val="00642C6F"/>
    <w:rsid w:val="006437F3"/>
    <w:rsid w:val="0066017F"/>
    <w:rsid w:val="006649DC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1767C"/>
    <w:rsid w:val="00720A5F"/>
    <w:rsid w:val="007268FA"/>
    <w:rsid w:val="00730843"/>
    <w:rsid w:val="0074258C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4D94"/>
    <w:rsid w:val="00807178"/>
    <w:rsid w:val="00812740"/>
    <w:rsid w:val="00823A49"/>
    <w:rsid w:val="008313E2"/>
    <w:rsid w:val="00844ADE"/>
    <w:rsid w:val="008458CE"/>
    <w:rsid w:val="00852A7B"/>
    <w:rsid w:val="00863897"/>
    <w:rsid w:val="00864D74"/>
    <w:rsid w:val="008775CC"/>
    <w:rsid w:val="008B408D"/>
    <w:rsid w:val="008C05F3"/>
    <w:rsid w:val="008C46E1"/>
    <w:rsid w:val="008C7074"/>
    <w:rsid w:val="008D308F"/>
    <w:rsid w:val="008F6A92"/>
    <w:rsid w:val="00911816"/>
    <w:rsid w:val="0091202A"/>
    <w:rsid w:val="00912E01"/>
    <w:rsid w:val="009477FE"/>
    <w:rsid w:val="00973D5C"/>
    <w:rsid w:val="00976E57"/>
    <w:rsid w:val="00981262"/>
    <w:rsid w:val="00984128"/>
    <w:rsid w:val="009958E3"/>
    <w:rsid w:val="009B0827"/>
    <w:rsid w:val="009C0648"/>
    <w:rsid w:val="009C460F"/>
    <w:rsid w:val="009C6EA5"/>
    <w:rsid w:val="009F12FC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4619"/>
    <w:rsid w:val="00A45A87"/>
    <w:rsid w:val="00A467C9"/>
    <w:rsid w:val="00A52095"/>
    <w:rsid w:val="00A5776C"/>
    <w:rsid w:val="00A702E8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67D8D"/>
    <w:rsid w:val="00B714CD"/>
    <w:rsid w:val="00B8717B"/>
    <w:rsid w:val="00B87348"/>
    <w:rsid w:val="00B960C5"/>
    <w:rsid w:val="00BA3B14"/>
    <w:rsid w:val="00BA48C0"/>
    <w:rsid w:val="00BB427B"/>
    <w:rsid w:val="00BB7B05"/>
    <w:rsid w:val="00BC39AD"/>
    <w:rsid w:val="00BE2A7F"/>
    <w:rsid w:val="00BE3C6B"/>
    <w:rsid w:val="00C048EF"/>
    <w:rsid w:val="00C23C1E"/>
    <w:rsid w:val="00C31601"/>
    <w:rsid w:val="00C32CB6"/>
    <w:rsid w:val="00C3308F"/>
    <w:rsid w:val="00C33130"/>
    <w:rsid w:val="00C702B5"/>
    <w:rsid w:val="00C723FA"/>
    <w:rsid w:val="00C94680"/>
    <w:rsid w:val="00C96761"/>
    <w:rsid w:val="00C967AB"/>
    <w:rsid w:val="00CB44A2"/>
    <w:rsid w:val="00CB7D91"/>
    <w:rsid w:val="00CD268F"/>
    <w:rsid w:val="00CD6989"/>
    <w:rsid w:val="00CE6CA8"/>
    <w:rsid w:val="00CE6F31"/>
    <w:rsid w:val="00CF110A"/>
    <w:rsid w:val="00CF23EA"/>
    <w:rsid w:val="00CF72FC"/>
    <w:rsid w:val="00D5393A"/>
    <w:rsid w:val="00D72C75"/>
    <w:rsid w:val="00D7398C"/>
    <w:rsid w:val="00D80E9A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C77FB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12CA8C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8A456-C936-43E1-870D-67D774233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65</TotalTime>
  <Pages>1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2698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49</cp:revision>
  <cp:lastPrinted>2023-02-01T06:27:00Z</cp:lastPrinted>
  <dcterms:created xsi:type="dcterms:W3CDTF">2024-06-19T09:12:00Z</dcterms:created>
  <dcterms:modified xsi:type="dcterms:W3CDTF">2024-07-01T07:58:00Z</dcterms:modified>
</cp:coreProperties>
</file>